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Unit 3  My school calendar</w:t>
      </w:r>
    </w:p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第一课时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262255</wp:posOffset>
            </wp:positionV>
            <wp:extent cx="658495" cy="791845"/>
            <wp:effectExtent l="0" t="0" r="0" b="0"/>
            <wp:wrapNone/>
            <wp:docPr id="7" name="图片 3" descr="3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3-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262255</wp:posOffset>
            </wp:positionV>
            <wp:extent cx="665480" cy="791845"/>
            <wp:effectExtent l="0" t="0" r="0" b="0"/>
            <wp:wrapNone/>
            <wp:docPr id="6" name="图片 2" descr="3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3-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262255</wp:posOffset>
            </wp:positionV>
            <wp:extent cx="658495" cy="791845"/>
            <wp:effectExtent l="0" t="0" r="0" b="0"/>
            <wp:wrapNone/>
            <wp:docPr id="5" name="图片 1" descr="3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3-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t>一、图文连线。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　　　　　　　　　　　　</w:t>
      </w:r>
    </w:p>
    <w:p>
      <w:pPr>
        <w:pStyle w:val="2"/>
        <w:spacing w:line="384" w:lineRule="auto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1.                2.                3.</w:t>
      </w:r>
    </w:p>
    <w:p>
      <w:pPr>
        <w:pStyle w:val="2"/>
        <w:spacing w:line="384" w:lineRule="auto"/>
        <w:ind w:firstLine="1080" w:firstLineChars="450"/>
        <w:rPr>
          <w:rFonts w:hint="eastAsia"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ind w:firstLine="1080" w:firstLineChars="4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April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May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March  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二、根据汉语提示，从方框中选择短语，完成下列句子。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1026" o:spid="_x0000_s1026" o:spt="202" type="#_x0000_t202" style="position:absolute;left:0pt;margin-left:46.25pt;margin-top:9.2pt;height:54.75pt;width:294.55pt;z-index:251743232;mso-width-relative:margin;mso-height-relative:margin;mso-height-percent:200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pStyle w:val="2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singing contest　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 sports meet　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 Chinese test</w:t>
                  </w:r>
                </w:p>
                <w:p>
                  <w:pPr>
                    <w:pStyle w:val="2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D. Easter party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E. school trip</w:t>
                  </w:r>
                </w:p>
              </w:txbxContent>
            </v:textbox>
          </v:shape>
        </w:pic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1. We will have a ______________ (运动会) next week.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2. The students in No. 1 School have a ______________ (学校旅行) in spring.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 Do you have an ______________ (复活节聚会) every year?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4. They are ready for the ______________ (歌唱比赛).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5. Last Friday we had a ______________ (语文考试). </w:t>
      </w:r>
    </w:p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三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>、看图表，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4"/>
        </w:rPr>
        <w:t>填空。</w:t>
      </w:r>
      <w:r>
        <w:rPr>
          <w:rFonts w:ascii="Times New Roman" w:hAnsi="Times New Roman" w:cs="Times New Roman" w:eastAsiaTheme="minorEastAsia"/>
          <w:kern w:val="2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   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April</w:t>
            </w:r>
          </w:p>
        </w:tc>
        <w:tc>
          <w:tcPr>
            <w:tcW w:w="4261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May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4261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</w:rPr>
              <w:t>maths test</w:t>
            </w:r>
          </w:p>
          <w:p>
            <w:pPr>
              <w:spacing w:after="0" w:line="384" w:lineRule="auto"/>
              <w:ind w:firstLine="1560" w:firstLineChars="650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</w:rPr>
              <w:t>English test</w:t>
            </w:r>
          </w:p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Easter party</w:t>
            </w:r>
          </w:p>
        </w:tc>
        <w:tc>
          <w:tcPr>
            <w:tcW w:w="4261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</w:rPr>
              <w:t>s</w:t>
            </w: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chool trip</w:t>
            </w:r>
          </w:p>
          <w:p>
            <w:pPr>
              <w:spacing w:after="0" w:line="384" w:lineRule="auto"/>
              <w:ind w:firstLine="240" w:firstLineChars="100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</w:rPr>
              <w:t>singing contest</w:t>
            </w:r>
          </w:p>
        </w:tc>
      </w:tr>
    </w:tbl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1.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A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: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When is the singing contest?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: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It’s in 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2.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In April,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we will have 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tests.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  </w:t>
      </w:r>
    </w:p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3.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I like May.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Because I can have a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(</w:t>
      </w:r>
      <w:r>
        <w:rPr>
          <w:rFonts w:cs="Times New Roman" w:asciiTheme="majorEastAsia" w:hAnsiTheme="majorEastAsia" w:eastAsiaTheme="majorEastAsia"/>
          <w:kern w:val="10"/>
          <w:sz w:val="24"/>
          <w:szCs w:val="24"/>
        </w:rPr>
        <w:t>学校旅行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).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,we have more </w:t>
      </w:r>
      <w:r>
        <w:rPr>
          <w:rFonts w:cs="Times New Roman" w:asciiTheme="majorEastAsia" w:hAnsiTheme="majorEastAsia" w:eastAsiaTheme="majorEastAsia"/>
          <w:sz w:val="24"/>
          <w:szCs w:val="24"/>
        </w:rPr>
        <w:t>(更多的</w:t>
      </w:r>
      <w:r>
        <w:rPr>
          <w:rFonts w:ascii="Times New Roman" w:hAnsi="Times New Roman" w:cs="Times New Roman"/>
          <w:sz w:val="24"/>
          <w:szCs w:val="24"/>
        </w:rPr>
        <w:t>) activities (</w:t>
      </w:r>
      <w:r>
        <w:rPr>
          <w:rFonts w:cs="Times New Roman" w:asciiTheme="majorEastAsia" w:hAnsiTheme="majorEastAsia" w:eastAsiaTheme="majorEastAsia"/>
          <w:sz w:val="24"/>
          <w:szCs w:val="24"/>
        </w:rPr>
        <w:t>活动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A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: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When is the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?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 xml:space="preserve">: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It’s in April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>.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eastAsia="黑体" w:cs="Times New Roman"/>
          <w:kern w:val="10"/>
          <w:sz w:val="24"/>
          <w:szCs w:val="24"/>
        </w:rPr>
      </w:pP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eastAsia="黑体" w:cs="Times New Roman"/>
          <w:kern w:val="10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kern w:val="10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—March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—April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—May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</w:p>
    <w:p>
      <w:pPr>
        <w:spacing w:after="0" w:line="384" w:lineRule="auto"/>
        <w:jc w:val="both"/>
        <w:rPr>
          <w:rFonts w:hint="eastAsia"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May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maths and English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>s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chool trip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 xml:space="preserve">April  </w:t>
      </w:r>
      <w:r>
        <w:rPr>
          <w:rFonts w:hint="eastAsia"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Easter   party</w:t>
      </w:r>
    </w:p>
    <w:p>
      <w:pPr>
        <w:spacing w:after="0" w:line="384" w:lineRule="auto"/>
        <w:ind w:firstLine="360" w:firstLineChars="15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（答案不唯一）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eastAsia="黑体" w:cs="Times New Roman"/>
          <w:kern w:val="10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74838E3"/>
    <w:rsid w:val="00063448"/>
    <w:rsid w:val="004748C7"/>
    <w:rsid w:val="00552756"/>
    <w:rsid w:val="00572CEC"/>
    <w:rsid w:val="00632C4E"/>
    <w:rsid w:val="00840561"/>
    <w:rsid w:val="0096700C"/>
    <w:rsid w:val="00CC1499"/>
    <w:rsid w:val="474838E3"/>
    <w:rsid w:val="68B75CB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Balloon Text"/>
    <w:basedOn w:val="1"/>
    <w:link w:val="6"/>
    <w:uiPriority w:val="0"/>
    <w:pPr>
      <w:spacing w:after="0"/>
    </w:pPr>
    <w:rPr>
      <w:sz w:val="18"/>
      <w:szCs w:val="18"/>
    </w:rPr>
  </w:style>
  <w:style w:type="character" w:customStyle="1" w:styleId="6">
    <w:name w:val="批注框文本 Char"/>
    <w:basedOn w:val="4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198</Words>
  <Characters>606</Characters>
  <Lines>5</Lines>
  <Paragraphs>1</Paragraphs>
  <TotalTime>0</TotalTime>
  <ScaleCrop>false</ScaleCrop>
  <LinksUpToDate>false</LinksUpToDate>
  <CharactersWithSpaces>803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2018-07-16T02:43:00Z</dcterms:created>
  <dc:creator>宾琳</dc:creator>
  <cp:lastModifiedBy>缘如水</cp:lastModifiedBy>
  <dcterms:modified xsi:type="dcterms:W3CDTF">2018-11-27T09:41:40Z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